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B01F5">
        <w:rPr>
          <w:b/>
          <w:i/>
          <w:noProof/>
          <w:sz w:val="28"/>
        </w:rPr>
        <w:t>2123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DB01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01F5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90292A" w:rsidP="009029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7</w:t>
            </w:r>
            <w:r w:rsidR="0004398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0439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  <w:bookmarkStart w:id="1" w:name="_GoBack"/>
            <w:bookmarkEnd w:id="1"/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902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0292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EE0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EE0F01">
              <w:rPr>
                <w:noProof/>
                <w:lang w:eastAsia="zh-CN"/>
              </w:rPr>
              <w:t>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8E76CB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279" w:rsidRDefault="008F3279">
      <w:r>
        <w:separator/>
      </w:r>
    </w:p>
  </w:endnote>
  <w:endnote w:type="continuationSeparator" w:id="0">
    <w:p w:rsidR="008F3279" w:rsidRDefault="008F3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279" w:rsidRDefault="008F3279">
      <w:r>
        <w:separator/>
      </w:r>
    </w:p>
  </w:footnote>
  <w:footnote w:type="continuationSeparator" w:id="0">
    <w:p w:rsidR="008F3279" w:rsidRDefault="008F3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E76CB"/>
    <w:rsid w:val="008F3279"/>
    <w:rsid w:val="008F686C"/>
    <w:rsid w:val="0090292A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3EC6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14EE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B01F5"/>
    <w:rsid w:val="00DC0048"/>
    <w:rsid w:val="00DC286C"/>
    <w:rsid w:val="00DC347A"/>
    <w:rsid w:val="00DE34CF"/>
    <w:rsid w:val="00DF28DF"/>
    <w:rsid w:val="00DF6290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0F01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A8195-5811-4968-91C6-8F6083A37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237</cp:revision>
  <cp:lastPrinted>1899-12-31T23:00:00Z</cp:lastPrinted>
  <dcterms:created xsi:type="dcterms:W3CDTF">2020-02-11T08:36:00Z</dcterms:created>
  <dcterms:modified xsi:type="dcterms:W3CDTF">2020-04-10T06:56:00Z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